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7C4F6E" w14:textId="77777777" w:rsidR="005E6957" w:rsidRDefault="005E6957" w:rsidP="005E6957">
      <w:pPr>
        <w:pStyle w:val="NormalBold"/>
        <w:jc w:val="center"/>
        <w:rPr>
          <w:sz w:val="28"/>
          <w:szCs w:val="28"/>
        </w:rPr>
      </w:pPr>
      <w:r>
        <w:pict w14:anchorId="6D945B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240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r>
        <w:rPr>
          <w:sz w:val="28"/>
          <w:szCs w:val="28"/>
        </w:rPr>
        <w:t>OCR Level 1 in IT User Skills ITQ</w:t>
      </w:r>
    </w:p>
    <w:p w14:paraId="4CF44080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515B4E55" w14:textId="77777777" w:rsidR="004030B1" w:rsidRPr="00EA5EAC" w:rsidRDefault="004030B1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33: Using E-mail Level 1 (Credit Value 2)</w:t>
      </w:r>
    </w:p>
    <w:p w14:paraId="36D90465" w14:textId="77777777" w:rsidR="00CF0CC0" w:rsidRDefault="00CF0CC0" w:rsidP="00CF0CC0">
      <w:pPr>
        <w:rPr>
          <w:bCs/>
          <w:sz w:val="16"/>
        </w:rPr>
      </w:pPr>
    </w:p>
    <w:p w14:paraId="3E8A77A6" w14:textId="77777777" w:rsidR="00EA5EAC" w:rsidRDefault="00EA5EAC" w:rsidP="00CF0CC0">
      <w:pPr>
        <w:rPr>
          <w:bCs/>
          <w:sz w:val="16"/>
        </w:rPr>
      </w:pPr>
    </w:p>
    <w:p w14:paraId="611CF6CA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745C84" w14:paraId="1AD96C21" w14:textId="77777777" w:rsidTr="00745C84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49B45" w14:textId="77777777" w:rsidR="00EF4ABA" w:rsidRPr="0009104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9104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0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0357186" w14:textId="50C44E9F" w:rsidR="00EF4ABA" w:rsidRPr="00091040" w:rsidRDefault="006313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0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0D1C8" w14:textId="77777777" w:rsidR="00EF4ABA" w:rsidRPr="00745C84" w:rsidRDefault="00EF4ABA" w:rsidP="00745C84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D706" w14:textId="77777777" w:rsidR="00EF4ABA" w:rsidRPr="00091040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91040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621D446" w14:textId="5F2AF121" w:rsidR="00EF4ABA" w:rsidRPr="00745C84" w:rsidRDefault="006313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215FAA4" w14:textId="77777777" w:rsidR="00CF0CC0" w:rsidRDefault="00CF0CC0" w:rsidP="00CF0CC0">
      <w:pPr>
        <w:pStyle w:val="normal0"/>
      </w:pPr>
    </w:p>
    <w:p w14:paraId="403D3873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07AB6993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55FDDF0E" w14:textId="77777777" w:rsidR="00CF0846" w:rsidRDefault="00CF0846" w:rsidP="00CF0846">
      <w:pPr>
        <w:pStyle w:val="normal0"/>
      </w:pPr>
    </w:p>
    <w:p w14:paraId="0762EDD6" w14:textId="77777777" w:rsidR="00CF0846" w:rsidRDefault="00CF0846" w:rsidP="00614485">
      <w:pPr>
        <w:pStyle w:val="normal0"/>
      </w:pPr>
      <w:r>
        <w:t xml:space="preserve">Centre assessors </w:t>
      </w:r>
      <w:r w:rsidRPr="00614485">
        <w:rPr>
          <w:b/>
        </w:rPr>
        <w:t>must</w:t>
      </w:r>
      <w:r>
        <w:t xml:space="preserve"> assess the candidate’s work prior to submission.</w:t>
      </w:r>
    </w:p>
    <w:p w14:paraId="794AE4BC" w14:textId="77777777" w:rsidR="00CF0846" w:rsidRDefault="00CF0846" w:rsidP="00614485">
      <w:pPr>
        <w:pStyle w:val="normal0"/>
      </w:pPr>
    </w:p>
    <w:p w14:paraId="4935F0C4" w14:textId="77777777" w:rsidR="00CF0846" w:rsidRDefault="00CF0846" w:rsidP="00614485">
      <w:pPr>
        <w:pStyle w:val="normal0"/>
      </w:pPr>
      <w:r>
        <w:t>Only units that have been achieved should be submitted for moderation.</w:t>
      </w:r>
    </w:p>
    <w:p w14:paraId="35625B68" w14:textId="77777777" w:rsidR="00CF0846" w:rsidRDefault="00CF0846" w:rsidP="00614485">
      <w:pPr>
        <w:pStyle w:val="normal0"/>
      </w:pPr>
    </w:p>
    <w:p w14:paraId="19597435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17CBDD6A" w14:textId="77777777" w:rsidR="00CF0846" w:rsidRPr="00D70932" w:rsidRDefault="00CF0846" w:rsidP="00CF0846"/>
    <w:p w14:paraId="02F9DBEA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E34356">
        <w:rPr>
          <w:b/>
          <w:bCs/>
          <w:i/>
          <w:sz w:val="22"/>
          <w:szCs w:val="22"/>
        </w:rPr>
        <w:t>(in bold</w:t>
      </w:r>
      <w:r w:rsidR="000A1A0D" w:rsidRPr="00E34356">
        <w:rPr>
          <w:b/>
          <w:bCs/>
          <w:i/>
          <w:sz w:val="22"/>
          <w:szCs w:val="22"/>
        </w:rPr>
        <w:t xml:space="preserve"> italics</w:t>
      </w:r>
      <w:r w:rsidRPr="00E34356">
        <w:rPr>
          <w:b/>
          <w:bCs/>
          <w:i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46766085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2705D2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4661B738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DBEB537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083AB89B" w14:textId="77777777" w:rsidR="00CF0CC0" w:rsidRPr="001C4E7B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16B20F7A" w14:textId="77777777" w:rsidTr="00614485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C8B992" w14:textId="77777777" w:rsidR="00461787" w:rsidRPr="00614485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283F6C5" w14:textId="77777777" w:rsidR="00461787" w:rsidRPr="00614485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614485">
              <w:rPr>
                <w:b/>
                <w:sz w:val="22"/>
                <w:szCs w:val="22"/>
              </w:rPr>
              <w:t>Evidence</w:t>
            </w:r>
            <w:r w:rsidRPr="00614485">
              <w:rPr>
                <w:b/>
                <w:i/>
                <w:sz w:val="22"/>
                <w:szCs w:val="22"/>
              </w:rPr>
              <w:t xml:space="preserve"> </w:t>
            </w:r>
            <w:r w:rsidRPr="00614485">
              <w:rPr>
                <w:b/>
                <w:sz w:val="22"/>
                <w:szCs w:val="22"/>
              </w:rPr>
              <w:t>Requirements</w:t>
            </w:r>
            <w:r w:rsidRPr="00614485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B9ED082" w14:textId="77777777" w:rsidR="00461787" w:rsidRPr="00614485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614485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636C513C" w14:textId="77777777" w:rsidTr="004164C5">
        <w:trPr>
          <w:trHeight w:val="111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85B9" w14:textId="77777777" w:rsidR="004030B1" w:rsidRPr="0055152D" w:rsidRDefault="004030B1" w:rsidP="004164C5">
            <w:pPr>
              <w:pStyle w:val="normal0"/>
              <w:spacing w:before="40" w:after="240"/>
              <w:ind w:left="567" w:hanging="567"/>
              <w:rPr>
                <w:rFonts w:cs="Arial"/>
                <w:b/>
                <w:bCs/>
                <w:lang w:val="en-GB" w:eastAsia="en-US"/>
              </w:rPr>
            </w:pPr>
            <w:r w:rsidRPr="0055152D">
              <w:rPr>
                <w:rFonts w:cs="Arial"/>
                <w:b/>
                <w:bCs/>
                <w:lang w:val="en-GB" w:eastAsia="en-US"/>
              </w:rPr>
              <w:t xml:space="preserve">A1 </w:t>
            </w:r>
            <w:r w:rsidR="00614485" w:rsidRPr="0055152D">
              <w:rPr>
                <w:rFonts w:cs="Arial"/>
                <w:b/>
                <w:bCs/>
                <w:lang w:val="en-GB" w:eastAsia="en-US"/>
              </w:rPr>
              <w:tab/>
            </w:r>
            <w:r w:rsidRPr="0055152D">
              <w:rPr>
                <w:rFonts w:cs="Arial"/>
                <w:b/>
                <w:bCs/>
                <w:lang w:val="en-GB" w:eastAsia="en-US"/>
              </w:rPr>
              <w:t>Use e-mail software tools and techniques to compose and send messages.</w:t>
            </w:r>
          </w:p>
          <w:p w14:paraId="09FEF236" w14:textId="77777777" w:rsidR="006B253D" w:rsidRPr="00614485" w:rsidRDefault="004030B1" w:rsidP="004164C5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 xml:space="preserve">A1.1 </w:t>
            </w:r>
            <w:r w:rsidRPr="00614485">
              <w:rPr>
                <w:rFonts w:cs="Arial"/>
                <w:lang w:val="en-GB"/>
              </w:rPr>
              <w:tab/>
              <w:t>Use software tools to compose</w:t>
            </w:r>
            <w:r w:rsidR="00E14548" w:rsidRPr="00614485">
              <w:rPr>
                <w:rFonts w:cs="Arial"/>
                <w:lang w:val="en-GB"/>
              </w:rPr>
              <w:t xml:space="preserve"> and</w:t>
            </w:r>
            <w:r w:rsidRPr="00614485">
              <w:rPr>
                <w:rFonts w:cs="Arial"/>
                <w:lang w:val="en-GB"/>
              </w:rPr>
              <w:t xml:space="preserve"> format e-mail messages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B997" w14:textId="77777777" w:rsidR="004030B1" w:rsidRPr="004164C5" w:rsidRDefault="004030B1" w:rsidP="004164C5">
            <w:pPr>
              <w:pStyle w:val="EvidenceTXT"/>
              <w:framePr w:hSpace="0" w:wrap="auto" w:vAnchor="margin" w:hAnchor="text" w:xAlign="left" w:yAlign="inline"/>
              <w:spacing w:after="240"/>
              <w:rPr>
                <w:sz w:val="22"/>
                <w:szCs w:val="22"/>
                <w:lang w:val="en-GB"/>
              </w:rPr>
            </w:pPr>
            <w:r w:rsidRPr="00614485">
              <w:rPr>
                <w:sz w:val="22"/>
                <w:szCs w:val="22"/>
              </w:rPr>
              <w:t>A1.1  Compose and format a</w:t>
            </w:r>
            <w:r w:rsidR="004164C5">
              <w:rPr>
                <w:sz w:val="22"/>
                <w:szCs w:val="22"/>
              </w:rPr>
              <w:t>n e-mail (not default settings)</w:t>
            </w:r>
          </w:p>
          <w:p w14:paraId="2842A3A2" w14:textId="77777777" w:rsidR="002C3526" w:rsidRPr="000A1A0D" w:rsidRDefault="00614485" w:rsidP="004164C5">
            <w:pPr>
              <w:pStyle w:val="Examples"/>
              <w:spacing w:after="80"/>
              <w:rPr>
                <w:lang w:val="en-GB"/>
              </w:rPr>
            </w:pPr>
            <w:r w:rsidRPr="00614485">
              <w:rPr>
                <w:b/>
                <w:lang w:val="en-GB"/>
              </w:rPr>
              <w:t>Examples:</w:t>
            </w:r>
            <w:r>
              <w:rPr>
                <w:lang w:val="en-GB"/>
              </w:rPr>
              <w:t xml:space="preserve">  </w:t>
            </w:r>
            <w:r w:rsidR="004030B1" w:rsidRPr="000A1A0D">
              <w:rPr>
                <w:lang w:val="en-GB"/>
              </w:rPr>
              <w:t xml:space="preserve">Compose and format e-mail: Format text (font, size, colour), format paragraphs (alignment, bullets, numbered list), spell check.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8C4629" w14:textId="3825B52D" w:rsidR="006B253D" w:rsidRPr="0055152D" w:rsidRDefault="006313EA" w:rsidP="00614485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54AEEDEB" w14:textId="77777777" w:rsidTr="004164C5">
        <w:trPr>
          <w:trHeight w:val="1080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5496E" w14:textId="77777777" w:rsidR="004030B1" w:rsidRPr="00614485" w:rsidRDefault="004030B1" w:rsidP="004164C5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 xml:space="preserve">A1.2 </w:t>
            </w:r>
            <w:r w:rsidRPr="00614485">
              <w:rPr>
                <w:rFonts w:cs="Arial"/>
                <w:lang w:val="en-GB"/>
              </w:rPr>
              <w:tab/>
              <w:t>Attach files to e-mail messages</w:t>
            </w:r>
          </w:p>
          <w:p w14:paraId="278EEA9D" w14:textId="77777777" w:rsidR="002C3526" w:rsidRPr="00614485" w:rsidRDefault="004030B1" w:rsidP="004164C5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 xml:space="preserve">A1.3 </w:t>
            </w:r>
            <w:r w:rsidRPr="00614485">
              <w:rPr>
                <w:rFonts w:cs="Arial"/>
                <w:lang w:val="en-GB"/>
              </w:rPr>
              <w:tab/>
              <w:t xml:space="preserve">Send e-mail messages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40DC" w14:textId="77777777" w:rsidR="004030B1" w:rsidRPr="004164C5" w:rsidRDefault="004030B1" w:rsidP="004164C5">
            <w:pPr>
              <w:pStyle w:val="EvidenceTXT"/>
              <w:framePr w:hSpace="0" w:wrap="auto" w:vAnchor="margin" w:hAnchor="text" w:xAlign="left" w:yAlign="inline"/>
              <w:spacing w:after="240"/>
              <w:rPr>
                <w:sz w:val="22"/>
                <w:szCs w:val="22"/>
                <w:lang w:val="en-GB"/>
              </w:rPr>
            </w:pPr>
            <w:r w:rsidRPr="00614485">
              <w:rPr>
                <w:sz w:val="22"/>
                <w:szCs w:val="22"/>
              </w:rPr>
              <w:t>A1.2 &amp; 1.3</w:t>
            </w:r>
            <w:r w:rsidR="00614485">
              <w:rPr>
                <w:sz w:val="22"/>
                <w:szCs w:val="22"/>
                <w:lang w:val="en-GB"/>
              </w:rPr>
              <w:t xml:space="preserve"> </w:t>
            </w:r>
            <w:r w:rsidRPr="00614485">
              <w:rPr>
                <w:sz w:val="22"/>
                <w:szCs w:val="22"/>
              </w:rPr>
              <w:t xml:space="preserve"> Send an email with an attached file to more than one </w:t>
            </w:r>
            <w:r w:rsidRPr="004164C5">
              <w:rPr>
                <w:sz w:val="22"/>
                <w:szCs w:val="22"/>
                <w:lang w:val="en-GB"/>
              </w:rPr>
              <w:t>person</w:t>
            </w:r>
            <w:r w:rsidR="004164C5">
              <w:rPr>
                <w:sz w:val="22"/>
                <w:szCs w:val="22"/>
              </w:rPr>
              <w:t>.</w:t>
            </w:r>
          </w:p>
          <w:p w14:paraId="0083F7C4" w14:textId="77777777" w:rsidR="00990A72" w:rsidRPr="00091040" w:rsidRDefault="00614485" w:rsidP="004164C5">
            <w:pPr>
              <w:pStyle w:val="Examples"/>
              <w:spacing w:after="80"/>
              <w:rPr>
                <w:lang w:val="en-GB"/>
              </w:rPr>
            </w:pPr>
            <w:r w:rsidRPr="00614485">
              <w:rPr>
                <w:b/>
                <w:szCs w:val="19"/>
                <w:lang w:val="en-GB"/>
              </w:rPr>
              <w:t>Examples:</w:t>
            </w:r>
            <w:r w:rsidR="00CF0846" w:rsidRPr="000A1A0D">
              <w:rPr>
                <w:szCs w:val="19"/>
                <w:lang w:val="en-GB"/>
              </w:rPr>
              <w:t xml:space="preserve"> </w:t>
            </w:r>
            <w:r w:rsidR="004030B1" w:rsidRPr="000A1A0D">
              <w:rPr>
                <w:lang w:val="en-GB"/>
              </w:rPr>
              <w:t xml:space="preserve"> Send e-mail: To, from, cc, subject; reply, reply all, forward.  Open message, open attachment.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C4C463" w14:textId="29829E40" w:rsidR="002C3526" w:rsidRPr="0055152D" w:rsidRDefault="006313EA" w:rsidP="00614485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030B1" w14:paraId="7AA2228A" w14:textId="77777777" w:rsidTr="004164C5">
        <w:trPr>
          <w:trHeight w:val="1197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4183" w14:textId="77777777" w:rsidR="004030B1" w:rsidRPr="004164C5" w:rsidRDefault="004030B1" w:rsidP="004164C5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 xml:space="preserve">A1.4 </w:t>
            </w:r>
            <w:r w:rsidRPr="00614485">
              <w:rPr>
                <w:rFonts w:cs="Arial"/>
                <w:lang w:val="en-GB"/>
              </w:rPr>
              <w:tab/>
              <w:t>Identify how to stay safe and respect others when using e-mail.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02312" w14:textId="77777777" w:rsidR="004030B1" w:rsidRDefault="004030B1" w:rsidP="004164C5">
            <w:pPr>
              <w:pStyle w:val="EvidenceTXT"/>
              <w:framePr w:hSpace="0" w:wrap="auto" w:vAnchor="margin" w:hAnchor="text" w:xAlign="left" w:yAlign="inline"/>
              <w:spacing w:after="240"/>
              <w:rPr>
                <w:b w:val="0"/>
                <w:i w:val="0"/>
              </w:rPr>
            </w:pPr>
            <w:r w:rsidRPr="00614485">
              <w:rPr>
                <w:sz w:val="22"/>
                <w:szCs w:val="22"/>
              </w:rPr>
              <w:t xml:space="preserve">A1.4 </w:t>
            </w:r>
            <w:r w:rsidR="00614485">
              <w:rPr>
                <w:sz w:val="22"/>
                <w:szCs w:val="22"/>
                <w:lang w:val="en-GB"/>
              </w:rPr>
              <w:t xml:space="preserve"> </w:t>
            </w:r>
            <w:r w:rsidRPr="00614485">
              <w:rPr>
                <w:sz w:val="22"/>
                <w:szCs w:val="22"/>
              </w:rPr>
              <w:t xml:space="preserve">Briefly describe how to stay safe and respect others when </w:t>
            </w:r>
            <w:r w:rsidRPr="004164C5">
              <w:rPr>
                <w:sz w:val="22"/>
                <w:szCs w:val="22"/>
                <w:lang w:val="en-GB"/>
              </w:rPr>
              <w:t>using</w:t>
            </w:r>
            <w:r w:rsidRPr="00614485">
              <w:rPr>
                <w:sz w:val="22"/>
                <w:szCs w:val="22"/>
              </w:rPr>
              <w:t xml:space="preserve"> e-mail.</w:t>
            </w:r>
          </w:p>
          <w:p w14:paraId="2FAE3345" w14:textId="77777777" w:rsidR="004030B1" w:rsidRPr="004164C5" w:rsidRDefault="004030B1" w:rsidP="004164C5">
            <w:pPr>
              <w:pStyle w:val="Examples"/>
              <w:spacing w:after="80"/>
              <w:rPr>
                <w:lang w:val="en-GB"/>
              </w:rPr>
            </w:pPr>
            <w:r w:rsidRPr="00614485">
              <w:rPr>
                <w:b/>
                <w:szCs w:val="19"/>
                <w:lang w:val="en-GB"/>
              </w:rPr>
              <w:t>Examples</w:t>
            </w:r>
            <w:r w:rsidR="00614485">
              <w:rPr>
                <w:b/>
                <w:szCs w:val="19"/>
                <w:lang w:val="en-GB"/>
              </w:rPr>
              <w:t>:</w:t>
            </w:r>
            <w:r w:rsidRPr="000A1A0D">
              <w:rPr>
                <w:szCs w:val="19"/>
                <w:lang w:val="en-GB"/>
              </w:rPr>
              <w:t xml:space="preserve"> </w:t>
            </w:r>
            <w:r w:rsidRPr="000A1A0D">
              <w:rPr>
                <w:lang w:val="en-GB"/>
              </w:rPr>
              <w:t xml:space="preserve"> Staying safe: Avoid inappropriate disclosure of personal information, avoid misuse of images, use appropriate language, respect confidentiality, use copy lists with discrimination.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1ADB7" w14:textId="23BA1B26" w:rsidR="004030B1" w:rsidRPr="0055152D" w:rsidRDefault="006313EA" w:rsidP="00614485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030B1" w14:paraId="3CA8B919" w14:textId="77777777" w:rsidTr="004030B1">
        <w:trPr>
          <w:trHeight w:val="1649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913F8E7" w14:textId="77777777" w:rsidR="004030B1" w:rsidRPr="004164C5" w:rsidRDefault="00614485" w:rsidP="004164C5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lang w:val="en-GB"/>
              </w:rPr>
            </w:pPr>
            <w:r w:rsidRPr="00614485">
              <w:rPr>
                <w:rFonts w:cs="Arial"/>
                <w:lang w:val="en-GB"/>
              </w:rPr>
              <w:t>A1.5</w:t>
            </w:r>
            <w:r w:rsidRPr="00614485">
              <w:rPr>
                <w:rFonts w:cs="Arial"/>
                <w:lang w:val="en-GB"/>
              </w:rPr>
              <w:tab/>
            </w:r>
            <w:r w:rsidR="004030B1" w:rsidRPr="00614485">
              <w:rPr>
                <w:rFonts w:cs="Arial"/>
                <w:lang w:val="en-GB"/>
              </w:rPr>
              <w:t>Use an address book to store and retrieve contact information.</w:t>
            </w:r>
            <w:r w:rsidR="004030B1" w:rsidRPr="00614485">
              <w:rPr>
                <w:rFonts w:cs="Arial"/>
                <w:bCs/>
                <w:i/>
                <w:lang w:val="en-GB"/>
              </w:rPr>
              <w:t xml:space="preserve">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4077A1" w14:textId="77777777" w:rsidR="004030B1" w:rsidRPr="00614485" w:rsidRDefault="004030B1" w:rsidP="004164C5">
            <w:pPr>
              <w:pStyle w:val="EvidenceTXT"/>
              <w:framePr w:hSpace="0" w:wrap="auto" w:vAnchor="margin" w:hAnchor="text" w:xAlign="left" w:yAlign="inline"/>
              <w:spacing w:after="240"/>
              <w:rPr>
                <w:sz w:val="22"/>
                <w:szCs w:val="22"/>
              </w:rPr>
            </w:pPr>
            <w:r w:rsidRPr="00614485">
              <w:rPr>
                <w:sz w:val="22"/>
                <w:szCs w:val="22"/>
              </w:rPr>
              <w:t xml:space="preserve">A1.5 </w:t>
            </w:r>
            <w:r w:rsidR="00614485">
              <w:rPr>
                <w:sz w:val="22"/>
                <w:szCs w:val="22"/>
                <w:lang w:val="en-GB"/>
              </w:rPr>
              <w:t xml:space="preserve"> </w:t>
            </w:r>
            <w:r w:rsidRPr="004164C5">
              <w:rPr>
                <w:sz w:val="22"/>
                <w:szCs w:val="22"/>
                <w:lang w:val="en-GB"/>
              </w:rPr>
              <w:t>Provide</w:t>
            </w:r>
            <w:r w:rsidRPr="00614485">
              <w:rPr>
                <w:sz w:val="22"/>
                <w:szCs w:val="22"/>
              </w:rPr>
              <w:t xml:space="preserve"> evidence of at least two different examples </w:t>
            </w:r>
            <w:r w:rsidR="002705D2" w:rsidRPr="00614485">
              <w:rPr>
                <w:sz w:val="22"/>
                <w:szCs w:val="22"/>
              </w:rPr>
              <w:t>of using an address book for storing and retrieving contact information.</w:t>
            </w:r>
          </w:p>
          <w:p w14:paraId="1A3A40CB" w14:textId="77777777" w:rsidR="004030B1" w:rsidRPr="00091040" w:rsidRDefault="004030B1" w:rsidP="004164C5">
            <w:pPr>
              <w:pStyle w:val="Examples"/>
              <w:spacing w:after="80"/>
              <w:rPr>
                <w:lang w:val="en-GB"/>
              </w:rPr>
            </w:pPr>
            <w:r w:rsidRPr="00614485">
              <w:rPr>
                <w:b/>
                <w:szCs w:val="19"/>
                <w:lang w:val="en-GB"/>
              </w:rPr>
              <w:t>Examples</w:t>
            </w:r>
            <w:r w:rsidR="00614485" w:rsidRPr="00614485">
              <w:rPr>
                <w:b/>
                <w:szCs w:val="19"/>
                <w:lang w:val="en-GB"/>
              </w:rPr>
              <w:t>:</w:t>
            </w:r>
            <w:r w:rsidRPr="000A1A0D">
              <w:rPr>
                <w:szCs w:val="19"/>
                <w:lang w:val="en-GB"/>
              </w:rPr>
              <w:t xml:space="preserve"> </w:t>
            </w:r>
            <w:r w:rsidRPr="000A1A0D">
              <w:rPr>
                <w:lang w:val="en-GB"/>
              </w:rPr>
              <w:t xml:space="preserve"> Address book:  Add, amend and delete contact entries; contacts list.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47D47567" w14:textId="45534F2E" w:rsidR="004030B1" w:rsidRPr="0055152D" w:rsidRDefault="006313EA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FD1D544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FEF5BBC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3C9F0075" w14:textId="77777777" w:rsidR="00283DAA" w:rsidRPr="00CA5F74" w:rsidRDefault="0046542A" w:rsidP="00CA5F74"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946"/>
        <w:gridCol w:w="5137"/>
      </w:tblGrid>
      <w:tr w:rsidR="00283DAA" w14:paraId="782D736D" w14:textId="77777777" w:rsidTr="00614485">
        <w:trPr>
          <w:trHeight w:val="412"/>
        </w:trPr>
        <w:tc>
          <w:tcPr>
            <w:tcW w:w="36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E15515" w14:textId="77777777" w:rsidR="00283DAA" w:rsidRPr="00614485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>Criteria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89D287" w14:textId="77777777" w:rsidR="00283DAA" w:rsidRPr="00614485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614485">
              <w:rPr>
                <w:b/>
                <w:sz w:val="22"/>
                <w:szCs w:val="22"/>
              </w:rPr>
              <w:t>Evidence</w:t>
            </w:r>
            <w:r w:rsidRPr="00614485">
              <w:rPr>
                <w:b/>
                <w:i/>
                <w:sz w:val="22"/>
                <w:szCs w:val="22"/>
              </w:rPr>
              <w:t xml:space="preserve"> </w:t>
            </w:r>
            <w:r w:rsidRPr="00614485">
              <w:rPr>
                <w:b/>
                <w:sz w:val="22"/>
                <w:szCs w:val="22"/>
              </w:rPr>
              <w:t>Requirements</w:t>
            </w:r>
            <w:r w:rsidRPr="00614485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4F5E8552" w14:textId="77777777" w:rsidR="00283DAA" w:rsidRPr="00614485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614485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67DF060D" w14:textId="77777777" w:rsidTr="00FC18B1">
        <w:trPr>
          <w:trHeight w:val="1695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183C" w14:textId="77777777" w:rsidR="00283DAA" w:rsidRPr="00614485" w:rsidRDefault="004030B1" w:rsidP="00614485">
            <w:pPr>
              <w:pStyle w:val="criteria1"/>
              <w:framePr w:hSpace="0" w:wrap="auto" w:vAnchor="margin" w:hAnchor="text" w:xAlign="left" w:yAlign="inline"/>
              <w:ind w:left="567" w:hanging="567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 xml:space="preserve">A2 </w:t>
            </w:r>
            <w:r w:rsidR="00614485">
              <w:rPr>
                <w:rFonts w:cs="Arial"/>
                <w:lang w:val="en-GB"/>
              </w:rPr>
              <w:tab/>
            </w:r>
            <w:r w:rsidR="00A607F2" w:rsidRPr="00614485">
              <w:rPr>
                <w:rFonts w:cs="Arial"/>
                <w:lang w:val="en-GB"/>
              </w:rPr>
              <w:t>Manage</w:t>
            </w:r>
            <w:r w:rsidRPr="00614485">
              <w:rPr>
                <w:rFonts w:cs="Arial"/>
                <w:lang w:val="en-GB"/>
              </w:rPr>
              <w:t xml:space="preserve"> incoming email effectively.</w:t>
            </w:r>
          </w:p>
          <w:p w14:paraId="05585E30" w14:textId="77777777" w:rsidR="004030B1" w:rsidRPr="00614485" w:rsidRDefault="004030B1" w:rsidP="00614485">
            <w:pPr>
              <w:pStyle w:val="criteria1"/>
              <w:framePr w:hSpace="0" w:wrap="auto" w:vAnchor="margin" w:hAnchor="text" w:xAlign="left" w:yAlign="inline"/>
              <w:ind w:left="567" w:hanging="567"/>
              <w:rPr>
                <w:rFonts w:cs="Arial"/>
                <w:b w:val="0"/>
                <w:sz w:val="21"/>
                <w:szCs w:val="21"/>
                <w:lang w:val="en-GB"/>
              </w:rPr>
            </w:pPr>
          </w:p>
          <w:p w14:paraId="2A22073F" w14:textId="77777777" w:rsidR="004030B1" w:rsidRPr="00614485" w:rsidRDefault="0090133D" w:rsidP="00614485">
            <w:pPr>
              <w:pStyle w:val="criteria2"/>
              <w:framePr w:hSpace="0" w:wrap="auto" w:vAnchor="margin" w:hAnchor="text" w:xAlign="left" w:yAlign="inline"/>
              <w:ind w:left="567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 xml:space="preserve">A2.1 </w:t>
            </w:r>
            <w:r w:rsidRPr="00614485">
              <w:rPr>
                <w:rFonts w:cs="Arial"/>
                <w:lang w:val="en-GB"/>
              </w:rPr>
              <w:tab/>
              <w:t xml:space="preserve">Follow guidelines and procedures for using e-mail 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C202" w14:textId="77777777" w:rsidR="00283DAA" w:rsidRPr="00614485" w:rsidRDefault="0090133D" w:rsidP="004164C5">
            <w:pPr>
              <w:pStyle w:val="EvidenceTXT"/>
              <w:framePr w:hSpace="0" w:wrap="auto" w:vAnchor="margin" w:hAnchor="text" w:xAlign="left" w:yAlign="inline"/>
              <w:spacing w:after="240"/>
              <w:rPr>
                <w:sz w:val="22"/>
                <w:szCs w:val="22"/>
              </w:rPr>
            </w:pPr>
            <w:r w:rsidRPr="00614485">
              <w:rPr>
                <w:sz w:val="22"/>
                <w:szCs w:val="22"/>
              </w:rPr>
              <w:t xml:space="preserve">A2.1 </w:t>
            </w:r>
            <w:r w:rsidR="0046542A" w:rsidRPr="00614485">
              <w:rPr>
                <w:sz w:val="22"/>
                <w:szCs w:val="22"/>
              </w:rPr>
              <w:t xml:space="preserve"> </w:t>
            </w:r>
            <w:r w:rsidR="002049AE">
              <w:rPr>
                <w:sz w:val="22"/>
                <w:szCs w:val="22"/>
              </w:rPr>
              <w:t xml:space="preserve">Describe how </w:t>
            </w:r>
            <w:r w:rsidR="002705D2" w:rsidRPr="00614485">
              <w:rPr>
                <w:sz w:val="22"/>
                <w:szCs w:val="22"/>
              </w:rPr>
              <w:t>guidelines</w:t>
            </w:r>
            <w:r w:rsidR="002049AE">
              <w:rPr>
                <w:sz w:val="22"/>
                <w:szCs w:val="22"/>
              </w:rPr>
              <w:t xml:space="preserve"> are followed</w:t>
            </w:r>
            <w:r w:rsidR="0046542A" w:rsidRPr="00614485">
              <w:rPr>
                <w:sz w:val="22"/>
                <w:szCs w:val="22"/>
              </w:rPr>
              <w:t xml:space="preserve"> </w:t>
            </w:r>
          </w:p>
          <w:p w14:paraId="2B2BB848" w14:textId="77777777" w:rsidR="00283DAA" w:rsidRPr="00614485" w:rsidRDefault="0046542A" w:rsidP="004164C5">
            <w:pPr>
              <w:pStyle w:val="Examples"/>
              <w:spacing w:after="80"/>
              <w:rPr>
                <w:lang w:val="en-GB"/>
              </w:rPr>
            </w:pPr>
            <w:r w:rsidRPr="00614485">
              <w:rPr>
                <w:b/>
                <w:lang w:val="en-GB"/>
              </w:rPr>
              <w:t>Examples</w:t>
            </w:r>
            <w:r w:rsidR="00614485" w:rsidRPr="00614485">
              <w:rPr>
                <w:b/>
                <w:lang w:val="en-GB"/>
              </w:rPr>
              <w:t>:</w:t>
            </w:r>
            <w:r w:rsidRPr="000A1A0D">
              <w:rPr>
                <w:lang w:val="en-GB"/>
              </w:rPr>
              <w:t xml:space="preserve"> </w:t>
            </w:r>
            <w:r w:rsidR="0090133D" w:rsidRPr="000A1A0D">
              <w:rPr>
                <w:lang w:val="en-GB"/>
              </w:rPr>
              <w:t>Guidelines and procedures: set by employer or organisation, security, copyright; netiquette; password protection.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97374" w14:textId="7B32D114" w:rsidR="00283DAA" w:rsidRPr="0055152D" w:rsidRDefault="006313EA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51BFBFCE" w14:textId="77777777" w:rsidTr="00FC18B1">
        <w:trPr>
          <w:trHeight w:val="1439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038D" w14:textId="77777777" w:rsidR="00B64829" w:rsidRDefault="00B64829" w:rsidP="00745C8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 xml:space="preserve">A2.2 </w:t>
            </w:r>
            <w:r w:rsidRPr="00614485">
              <w:rPr>
                <w:rFonts w:cs="Arial"/>
                <w:lang w:val="en-GB"/>
              </w:rPr>
              <w:tab/>
              <w:t>Identify when and how to respond to e-mail messages</w:t>
            </w:r>
          </w:p>
          <w:p w14:paraId="52AD2877" w14:textId="77777777" w:rsidR="0090133D" w:rsidRPr="00745C84" w:rsidRDefault="0090133D" w:rsidP="00745C8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 xml:space="preserve">A2.3 </w:t>
            </w:r>
            <w:r w:rsidRPr="00614485">
              <w:rPr>
                <w:rFonts w:cs="Arial"/>
                <w:lang w:val="en-GB"/>
              </w:rPr>
              <w:tab/>
              <w:t>Read and respond to e-mail messages appropriately</w:t>
            </w:r>
            <w:r w:rsidRPr="00745C84">
              <w:rPr>
                <w:rFonts w:cs="Arial"/>
                <w:lang w:val="en-GB"/>
              </w:rPr>
              <w:t xml:space="preserve"> </w:t>
            </w:r>
          </w:p>
          <w:p w14:paraId="57F63AF7" w14:textId="77777777" w:rsidR="00614485" w:rsidRPr="00614485" w:rsidRDefault="00614485" w:rsidP="00745C8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</w:p>
          <w:p w14:paraId="1C40F87D" w14:textId="77777777" w:rsidR="00283DAA" w:rsidRPr="00614485" w:rsidRDefault="00283DAA" w:rsidP="00745C84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40" w:after="240"/>
              <w:ind w:left="567" w:hanging="567"/>
              <w:rPr>
                <w:rFonts w:cs="Arial"/>
                <w:sz w:val="21"/>
                <w:szCs w:val="21"/>
                <w:lang w:val="en-GB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9653" w14:textId="77777777" w:rsidR="00990A72" w:rsidRPr="00091040" w:rsidRDefault="00B64829" w:rsidP="004164C5">
            <w:pPr>
              <w:pStyle w:val="EvidenceTXT"/>
              <w:framePr w:hSpace="0" w:wrap="auto" w:vAnchor="margin" w:hAnchor="text" w:xAlign="left" w:yAlign="inline"/>
              <w:spacing w:after="240"/>
              <w:rPr>
                <w:b w:val="0"/>
                <w:i w:val="0"/>
                <w:lang w:val="en-GB"/>
              </w:rPr>
            </w:pPr>
            <w:r>
              <w:rPr>
                <w:sz w:val="22"/>
                <w:szCs w:val="22"/>
              </w:rPr>
              <w:t xml:space="preserve">A2.2, </w:t>
            </w:r>
            <w:r w:rsidR="0090133D" w:rsidRPr="00614485">
              <w:rPr>
                <w:sz w:val="22"/>
                <w:szCs w:val="22"/>
              </w:rPr>
              <w:t>A2.3</w:t>
            </w:r>
            <w:r w:rsidR="00614485">
              <w:rPr>
                <w:sz w:val="22"/>
                <w:szCs w:val="22"/>
                <w:lang w:val="en-GB"/>
              </w:rPr>
              <w:t xml:space="preserve"> </w:t>
            </w:r>
            <w:r w:rsidR="0090133D" w:rsidRPr="00614485">
              <w:rPr>
                <w:sz w:val="22"/>
                <w:szCs w:val="22"/>
              </w:rPr>
              <w:t xml:space="preserve"> </w:t>
            </w:r>
            <w:r w:rsidR="002705D2" w:rsidRPr="00614485">
              <w:rPr>
                <w:sz w:val="22"/>
                <w:szCs w:val="22"/>
              </w:rPr>
              <w:t xml:space="preserve">Read </w:t>
            </w:r>
            <w:r w:rsidR="002705D2" w:rsidRPr="004164C5">
              <w:rPr>
                <w:sz w:val="22"/>
                <w:szCs w:val="22"/>
                <w:lang w:val="en-GB"/>
              </w:rPr>
              <w:t>and</w:t>
            </w:r>
            <w:r w:rsidR="002705D2" w:rsidRPr="00614485">
              <w:rPr>
                <w:sz w:val="22"/>
                <w:szCs w:val="22"/>
              </w:rPr>
              <w:t xml:space="preserve"> reply to at least one email</w:t>
            </w:r>
          </w:p>
          <w:p w14:paraId="5058A97F" w14:textId="77777777" w:rsidR="00283DAA" w:rsidRPr="000A1A0D" w:rsidRDefault="00773F4F" w:rsidP="004164C5">
            <w:pPr>
              <w:pStyle w:val="Examples"/>
              <w:spacing w:after="80"/>
              <w:rPr>
                <w:lang w:val="en-GB"/>
              </w:rPr>
            </w:pPr>
            <w:r w:rsidRPr="00614485">
              <w:rPr>
                <w:b/>
                <w:lang w:val="en-GB"/>
              </w:rPr>
              <w:t>Examples</w:t>
            </w:r>
            <w:r w:rsidR="00614485" w:rsidRPr="00614485">
              <w:rPr>
                <w:b/>
                <w:lang w:val="en-GB"/>
              </w:rPr>
              <w:t>:</w:t>
            </w:r>
            <w:r w:rsidR="00614485">
              <w:rPr>
                <w:lang w:val="en-GB"/>
              </w:rPr>
              <w:t xml:space="preserve">  </w:t>
            </w:r>
            <w:r w:rsidR="0090133D" w:rsidRPr="000A1A0D">
              <w:rPr>
                <w:lang w:val="en-GB"/>
              </w:rPr>
              <w:t>E-mail responses: decide on priorities, gather information needed to respond, decide when and who to copy in.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B4194" w14:textId="1D65E297" w:rsidR="00283DAA" w:rsidRPr="0055152D" w:rsidRDefault="006313EA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38583684" w14:textId="77777777" w:rsidTr="0090133D">
        <w:trPr>
          <w:trHeight w:val="123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112F" w14:textId="77777777" w:rsidR="00B64829" w:rsidRPr="00745C84" w:rsidRDefault="00B64829" w:rsidP="00745C8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>A2.4 Identify what messa</w:t>
            </w:r>
            <w:r>
              <w:rPr>
                <w:rFonts w:cs="Arial"/>
                <w:lang w:val="en-GB"/>
              </w:rPr>
              <w:t>ges to delete and when to do so</w:t>
            </w:r>
            <w:r w:rsidRPr="00745C84">
              <w:rPr>
                <w:rFonts w:cs="Arial"/>
                <w:lang w:val="en-GB"/>
              </w:rPr>
              <w:t xml:space="preserve"> </w:t>
            </w:r>
          </w:p>
          <w:p w14:paraId="36561FA0" w14:textId="77777777" w:rsidR="0090133D" w:rsidRPr="00614485" w:rsidRDefault="0090133D" w:rsidP="00745C8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 xml:space="preserve">A2.5 </w:t>
            </w:r>
            <w:r w:rsidRPr="00614485">
              <w:rPr>
                <w:rFonts w:cs="Arial"/>
                <w:lang w:val="en-GB"/>
              </w:rPr>
              <w:tab/>
              <w:t xml:space="preserve">Organise and store e-mail messages </w:t>
            </w:r>
          </w:p>
          <w:p w14:paraId="21081804" w14:textId="77777777" w:rsidR="0046542A" w:rsidRPr="00614485" w:rsidRDefault="0046542A" w:rsidP="00745C8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1197" w14:textId="77777777" w:rsidR="0046542A" w:rsidRPr="00614485" w:rsidRDefault="00B64829" w:rsidP="004164C5">
            <w:pPr>
              <w:pStyle w:val="EvidenceTXT"/>
              <w:framePr w:hSpace="0" w:wrap="auto" w:vAnchor="margin" w:hAnchor="text" w:xAlign="left" w:yAlign="inline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A2.4, </w:t>
            </w:r>
            <w:r w:rsidR="0090133D" w:rsidRPr="00614485">
              <w:rPr>
                <w:sz w:val="22"/>
                <w:szCs w:val="22"/>
              </w:rPr>
              <w:t xml:space="preserve">A2.5 </w:t>
            </w:r>
            <w:r w:rsidR="00614485">
              <w:rPr>
                <w:sz w:val="22"/>
                <w:szCs w:val="22"/>
                <w:lang w:val="en-GB"/>
              </w:rPr>
              <w:t xml:space="preserve"> </w:t>
            </w:r>
            <w:r w:rsidR="002705D2" w:rsidRPr="00614485">
              <w:rPr>
                <w:sz w:val="22"/>
                <w:szCs w:val="22"/>
              </w:rPr>
              <w:t xml:space="preserve">Store at least two emails appropriately and show evidence of deleting </w:t>
            </w:r>
            <w:r w:rsidR="002705D2" w:rsidRPr="004164C5">
              <w:rPr>
                <w:sz w:val="22"/>
                <w:szCs w:val="22"/>
                <w:lang w:val="en-GB"/>
              </w:rPr>
              <w:t>appropriate</w:t>
            </w:r>
            <w:r w:rsidR="004D656E" w:rsidRPr="004164C5">
              <w:rPr>
                <w:sz w:val="22"/>
                <w:szCs w:val="22"/>
                <w:lang w:val="en-GB"/>
              </w:rPr>
              <w:t>ly</w:t>
            </w:r>
          </w:p>
          <w:p w14:paraId="3B45BA47" w14:textId="77777777" w:rsidR="0046542A" w:rsidRPr="000A1A0D" w:rsidRDefault="00773F4F" w:rsidP="004164C5">
            <w:pPr>
              <w:pStyle w:val="Examples"/>
              <w:spacing w:after="80"/>
              <w:rPr>
                <w:lang w:val="en-GB"/>
              </w:rPr>
            </w:pPr>
            <w:r w:rsidRPr="00614485">
              <w:rPr>
                <w:b/>
                <w:lang w:val="en-GB"/>
              </w:rPr>
              <w:t>Examples</w:t>
            </w:r>
            <w:r w:rsidR="00614485" w:rsidRPr="00614485">
              <w:rPr>
                <w:b/>
                <w:lang w:val="en-GB"/>
              </w:rPr>
              <w:t>:</w:t>
            </w:r>
            <w:r w:rsidRPr="000A1A0D">
              <w:rPr>
                <w:lang w:val="en-GB"/>
              </w:rPr>
              <w:t xml:space="preserve"> </w:t>
            </w:r>
            <w:r w:rsidR="0090133D" w:rsidRPr="000A1A0D">
              <w:rPr>
                <w:lang w:val="en-GB"/>
              </w:rPr>
              <w:t xml:space="preserve"> Organise and store e-mail: folders, subfolders, delete unwanted messages, backup, address lists.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80942" w14:textId="267743EC" w:rsidR="0046542A" w:rsidRPr="0055152D" w:rsidRDefault="006313EA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4E3A192D" w14:textId="77777777" w:rsidTr="004164C5">
        <w:trPr>
          <w:trHeight w:val="102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4470" w14:textId="77777777" w:rsidR="0046542A" w:rsidRPr="00614485" w:rsidRDefault="0090133D" w:rsidP="00745C84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614485">
              <w:rPr>
                <w:rFonts w:cs="Arial"/>
                <w:lang w:val="en-GB"/>
              </w:rPr>
              <w:t xml:space="preserve">A2.6 </w:t>
            </w:r>
            <w:r w:rsidRPr="00614485">
              <w:rPr>
                <w:rFonts w:cs="Arial"/>
                <w:lang w:val="en-GB"/>
              </w:rPr>
              <w:tab/>
              <w:t>Respond appropriately to common e-mail problems.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5866" w14:textId="77777777" w:rsidR="0046542A" w:rsidRPr="00614485" w:rsidRDefault="0090133D" w:rsidP="004164C5">
            <w:pPr>
              <w:pStyle w:val="EvidenceTXT"/>
              <w:framePr w:hSpace="0" w:wrap="auto" w:vAnchor="margin" w:hAnchor="text" w:xAlign="left" w:yAlign="inline"/>
              <w:spacing w:after="240"/>
              <w:rPr>
                <w:sz w:val="22"/>
                <w:szCs w:val="22"/>
              </w:rPr>
            </w:pPr>
            <w:r w:rsidRPr="00614485">
              <w:rPr>
                <w:sz w:val="22"/>
                <w:szCs w:val="22"/>
              </w:rPr>
              <w:t>A2.</w:t>
            </w:r>
            <w:r w:rsidR="0085233E" w:rsidRPr="00614485">
              <w:rPr>
                <w:sz w:val="22"/>
                <w:szCs w:val="22"/>
              </w:rPr>
              <w:t>6</w:t>
            </w:r>
            <w:r w:rsidRPr="00614485">
              <w:rPr>
                <w:sz w:val="22"/>
                <w:szCs w:val="22"/>
              </w:rPr>
              <w:t xml:space="preserve"> </w:t>
            </w:r>
            <w:r w:rsidR="00614485">
              <w:rPr>
                <w:sz w:val="22"/>
                <w:szCs w:val="22"/>
                <w:lang w:val="en-GB"/>
              </w:rPr>
              <w:t xml:space="preserve"> </w:t>
            </w:r>
            <w:r w:rsidR="002705D2" w:rsidRPr="00614485">
              <w:rPr>
                <w:sz w:val="22"/>
                <w:szCs w:val="22"/>
              </w:rPr>
              <w:t xml:space="preserve">Respond to at </w:t>
            </w:r>
            <w:r w:rsidR="002705D2" w:rsidRPr="004164C5">
              <w:rPr>
                <w:sz w:val="22"/>
                <w:szCs w:val="22"/>
                <w:lang w:val="en-GB"/>
              </w:rPr>
              <w:t>least</w:t>
            </w:r>
            <w:r w:rsidR="002705D2" w:rsidRPr="00614485">
              <w:rPr>
                <w:sz w:val="22"/>
                <w:szCs w:val="22"/>
              </w:rPr>
              <w:t xml:space="preserve"> one email problem</w:t>
            </w:r>
          </w:p>
          <w:p w14:paraId="2252277C" w14:textId="77777777" w:rsidR="0090133D" w:rsidRPr="00091040" w:rsidRDefault="0090133D" w:rsidP="004164C5">
            <w:pPr>
              <w:pStyle w:val="Examples"/>
              <w:spacing w:after="80"/>
              <w:rPr>
                <w:lang w:val="en-GB"/>
              </w:rPr>
            </w:pPr>
            <w:r w:rsidRPr="00614485">
              <w:rPr>
                <w:b/>
                <w:lang w:val="en-GB"/>
              </w:rPr>
              <w:t>Examples</w:t>
            </w:r>
            <w:r w:rsidR="00614485" w:rsidRPr="00614485">
              <w:rPr>
                <w:b/>
                <w:lang w:val="en-GB"/>
              </w:rPr>
              <w:t>:</w:t>
            </w:r>
            <w:r w:rsidRPr="000A1A0D">
              <w:rPr>
                <w:lang w:val="en-GB"/>
              </w:rPr>
              <w:t xml:space="preserve">  Email problems: due to message size or number of attachments, messages from unknown users (SPAM, junk, chain-mails, ‘phishing’), viruses.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17F36" w14:textId="7CE038A4" w:rsidR="0046542A" w:rsidRPr="0055152D" w:rsidRDefault="006313EA" w:rsidP="00A3241A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5E4B608" w14:textId="77777777" w:rsidR="00640664" w:rsidRPr="00614485" w:rsidRDefault="00640664" w:rsidP="00640664">
      <w:pPr>
        <w:rPr>
          <w:b/>
          <w:bCs/>
          <w:sz w:val="22"/>
          <w:szCs w:val="22"/>
        </w:rPr>
      </w:pPr>
      <w:r w:rsidRPr="00614485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52280CD9" w14:textId="77777777" w:rsidR="00640664" w:rsidRPr="00614485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215F8429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1C6A8" w14:textId="77777777" w:rsidR="00640664" w:rsidRPr="0009104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91040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EAF1577" w14:textId="47DF12D4" w:rsidR="00640664" w:rsidRPr="00091040" w:rsidRDefault="006313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7486D" w14:textId="77777777" w:rsidR="00640664" w:rsidRPr="0009104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9104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7026167" w14:textId="0A0B7B55" w:rsidR="00640664" w:rsidRPr="00745C84" w:rsidRDefault="006313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011066BB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DE744" w14:textId="77777777" w:rsidR="00640664" w:rsidRPr="0009104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91040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57E1BC1" w14:textId="62A75BF0" w:rsidR="00640664" w:rsidRPr="00091040" w:rsidRDefault="006313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BA537" w14:textId="77777777" w:rsidR="00640664" w:rsidRPr="00091040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091040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DFDEA40" w14:textId="7BA2CAB4" w:rsidR="00640664" w:rsidRPr="00745C84" w:rsidRDefault="006313EA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D41D75E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65056" w14:textId="77777777" w:rsidR="00B73735" w:rsidRDefault="00B73735">
      <w:r>
        <w:separator/>
      </w:r>
    </w:p>
  </w:endnote>
  <w:endnote w:type="continuationSeparator" w:id="0">
    <w:p w14:paraId="7039D0D1" w14:textId="77777777" w:rsidR="00B73735" w:rsidRDefault="00B73735">
      <w:r>
        <w:continuationSeparator/>
      </w:r>
    </w:p>
  </w:endnote>
  <w:endnote w:type="continuationNotice" w:id="1">
    <w:p w14:paraId="0A0F8088" w14:textId="77777777" w:rsidR="00B73735" w:rsidRDefault="00B737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978DA4" w14:textId="42852081" w:rsidR="00BA2993" w:rsidRPr="00614485" w:rsidRDefault="005E6957" w:rsidP="006313EA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>
      <w:rPr>
        <w:b w:val="0"/>
        <w:sz w:val="16"/>
        <w:szCs w:val="16"/>
      </w:rPr>
      <w:t>© OCR June 2021 OCR Level 1 in IT User Skills ITQ</w:t>
    </w:r>
    <w:bookmarkEnd w:id="1"/>
    <w:r w:rsidR="00614485">
      <w:rPr>
        <w:b w:val="0"/>
        <w:sz w:val="16"/>
        <w:szCs w:val="16"/>
      </w:rPr>
      <w:tab/>
      <w:t xml:space="preserve">Evidence Checklist and Evidence Guide for: Unit 33: Using </w:t>
    </w:r>
    <w:r w:rsidR="00745C84">
      <w:rPr>
        <w:b w:val="0"/>
        <w:sz w:val="16"/>
        <w:szCs w:val="16"/>
      </w:rPr>
      <w:t>e</w:t>
    </w:r>
    <w:r w:rsidR="00614485">
      <w:rPr>
        <w:b w:val="0"/>
        <w:sz w:val="16"/>
        <w:szCs w:val="16"/>
      </w:rPr>
      <w:t>mail Level 1 (Credit Value 2)</w:t>
    </w:r>
    <w:r w:rsidR="00614485">
      <w:rPr>
        <w:b w:val="0"/>
        <w:sz w:val="16"/>
        <w:szCs w:val="16"/>
      </w:rPr>
      <w:tab/>
    </w:r>
    <w:r w:rsidR="00614485">
      <w:rPr>
        <w:rStyle w:val="PageNumber"/>
        <w:b w:val="0"/>
        <w:bCs w:val="0"/>
        <w:sz w:val="24"/>
        <w:szCs w:val="20"/>
      </w:rPr>
      <w:fldChar w:fldCharType="begin"/>
    </w:r>
    <w:r w:rsidR="00614485">
      <w:rPr>
        <w:rStyle w:val="PageNumber"/>
        <w:b w:val="0"/>
        <w:bCs w:val="0"/>
        <w:sz w:val="24"/>
        <w:szCs w:val="20"/>
      </w:rPr>
      <w:instrText xml:space="preserve"> PAGE </w:instrText>
    </w:r>
    <w:r w:rsidR="00614485">
      <w:rPr>
        <w:rStyle w:val="PageNumber"/>
        <w:b w:val="0"/>
        <w:bCs w:val="0"/>
        <w:sz w:val="24"/>
        <w:szCs w:val="20"/>
      </w:rPr>
      <w:fldChar w:fldCharType="separate"/>
    </w:r>
    <w:r w:rsidR="00745C84">
      <w:rPr>
        <w:rStyle w:val="PageNumber"/>
        <w:b w:val="0"/>
        <w:bCs w:val="0"/>
        <w:noProof/>
        <w:sz w:val="24"/>
        <w:szCs w:val="20"/>
      </w:rPr>
      <w:t>1</w:t>
    </w:r>
    <w:r w:rsidR="00614485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39FC9A4" w14:textId="77777777" w:rsidR="00B73735" w:rsidRDefault="00B73735">
      <w:r>
        <w:separator/>
      </w:r>
    </w:p>
  </w:footnote>
  <w:footnote w:type="continuationSeparator" w:id="0">
    <w:p w14:paraId="0C58A913" w14:textId="77777777" w:rsidR="00B73735" w:rsidRDefault="00B73735">
      <w:r>
        <w:continuationSeparator/>
      </w:r>
    </w:p>
  </w:footnote>
  <w:footnote w:type="continuationNotice" w:id="1">
    <w:p w14:paraId="7A781897" w14:textId="77777777" w:rsidR="00B73735" w:rsidRDefault="00B7373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57A89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2A559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BA85D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8E67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76D5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A7EAE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218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36EF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26C1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C722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030B1"/>
    <w:rsid w:val="00051146"/>
    <w:rsid w:val="0008605C"/>
    <w:rsid w:val="00091040"/>
    <w:rsid w:val="00096494"/>
    <w:rsid w:val="000A1A0D"/>
    <w:rsid w:val="000C7CDD"/>
    <w:rsid w:val="000D45D1"/>
    <w:rsid w:val="000D74B0"/>
    <w:rsid w:val="000E6251"/>
    <w:rsid w:val="00105500"/>
    <w:rsid w:val="00106D24"/>
    <w:rsid w:val="001175DC"/>
    <w:rsid w:val="00133FDC"/>
    <w:rsid w:val="0013462D"/>
    <w:rsid w:val="00145A91"/>
    <w:rsid w:val="00157885"/>
    <w:rsid w:val="0016340E"/>
    <w:rsid w:val="001712CE"/>
    <w:rsid w:val="0018198E"/>
    <w:rsid w:val="0019158E"/>
    <w:rsid w:val="001A67DA"/>
    <w:rsid w:val="001C4E7B"/>
    <w:rsid w:val="001D0960"/>
    <w:rsid w:val="001E40EF"/>
    <w:rsid w:val="001F481E"/>
    <w:rsid w:val="002049AE"/>
    <w:rsid w:val="00213BC1"/>
    <w:rsid w:val="00223ACC"/>
    <w:rsid w:val="0022466D"/>
    <w:rsid w:val="00233B12"/>
    <w:rsid w:val="002350FB"/>
    <w:rsid w:val="00245BA1"/>
    <w:rsid w:val="00251FF3"/>
    <w:rsid w:val="0026600C"/>
    <w:rsid w:val="002705D2"/>
    <w:rsid w:val="00283DAA"/>
    <w:rsid w:val="002C3526"/>
    <w:rsid w:val="0031393A"/>
    <w:rsid w:val="00314F3D"/>
    <w:rsid w:val="003474A3"/>
    <w:rsid w:val="00357358"/>
    <w:rsid w:val="00363BE9"/>
    <w:rsid w:val="00373247"/>
    <w:rsid w:val="003A2511"/>
    <w:rsid w:val="003B68A2"/>
    <w:rsid w:val="003C64F0"/>
    <w:rsid w:val="003F7B3E"/>
    <w:rsid w:val="004030B1"/>
    <w:rsid w:val="004035F9"/>
    <w:rsid w:val="004164C5"/>
    <w:rsid w:val="00461787"/>
    <w:rsid w:val="0046542A"/>
    <w:rsid w:val="00476EBD"/>
    <w:rsid w:val="00483A47"/>
    <w:rsid w:val="004A30B3"/>
    <w:rsid w:val="004B77D0"/>
    <w:rsid w:val="004C4A43"/>
    <w:rsid w:val="004C529F"/>
    <w:rsid w:val="004C62D3"/>
    <w:rsid w:val="004D604E"/>
    <w:rsid w:val="004D656E"/>
    <w:rsid w:val="004D6573"/>
    <w:rsid w:val="004E659E"/>
    <w:rsid w:val="00516EFB"/>
    <w:rsid w:val="005174BC"/>
    <w:rsid w:val="005178F6"/>
    <w:rsid w:val="00532DDA"/>
    <w:rsid w:val="005408B7"/>
    <w:rsid w:val="0054329C"/>
    <w:rsid w:val="0055152D"/>
    <w:rsid w:val="00557585"/>
    <w:rsid w:val="0056212E"/>
    <w:rsid w:val="0057118E"/>
    <w:rsid w:val="005D618F"/>
    <w:rsid w:val="005E5C27"/>
    <w:rsid w:val="005E6957"/>
    <w:rsid w:val="005F3F0F"/>
    <w:rsid w:val="00614485"/>
    <w:rsid w:val="006307E8"/>
    <w:rsid w:val="006313EA"/>
    <w:rsid w:val="00631522"/>
    <w:rsid w:val="00640664"/>
    <w:rsid w:val="00643A03"/>
    <w:rsid w:val="0067431C"/>
    <w:rsid w:val="006776DC"/>
    <w:rsid w:val="00681AD7"/>
    <w:rsid w:val="006B253D"/>
    <w:rsid w:val="006F0306"/>
    <w:rsid w:val="00704141"/>
    <w:rsid w:val="00722992"/>
    <w:rsid w:val="007272D3"/>
    <w:rsid w:val="007360DE"/>
    <w:rsid w:val="00740FE3"/>
    <w:rsid w:val="00745C84"/>
    <w:rsid w:val="00773F4F"/>
    <w:rsid w:val="00785B1A"/>
    <w:rsid w:val="00793346"/>
    <w:rsid w:val="007C3645"/>
    <w:rsid w:val="007D4E46"/>
    <w:rsid w:val="007D5D7B"/>
    <w:rsid w:val="007E13F3"/>
    <w:rsid w:val="007E2D5E"/>
    <w:rsid w:val="007F3FA7"/>
    <w:rsid w:val="00832EED"/>
    <w:rsid w:val="008432D5"/>
    <w:rsid w:val="00852182"/>
    <w:rsid w:val="0085233E"/>
    <w:rsid w:val="00856DEC"/>
    <w:rsid w:val="008624DD"/>
    <w:rsid w:val="0086284A"/>
    <w:rsid w:val="008878D3"/>
    <w:rsid w:val="008908FF"/>
    <w:rsid w:val="0089110F"/>
    <w:rsid w:val="008A4947"/>
    <w:rsid w:val="008C0133"/>
    <w:rsid w:val="008E31ED"/>
    <w:rsid w:val="008E4A7F"/>
    <w:rsid w:val="0090133D"/>
    <w:rsid w:val="0090659A"/>
    <w:rsid w:val="00917151"/>
    <w:rsid w:val="009620A8"/>
    <w:rsid w:val="00962BC6"/>
    <w:rsid w:val="00973FDC"/>
    <w:rsid w:val="00974C2A"/>
    <w:rsid w:val="00990A6D"/>
    <w:rsid w:val="00990A72"/>
    <w:rsid w:val="009B7D88"/>
    <w:rsid w:val="009D48E8"/>
    <w:rsid w:val="009E3F77"/>
    <w:rsid w:val="00A059C3"/>
    <w:rsid w:val="00A10480"/>
    <w:rsid w:val="00A31C61"/>
    <w:rsid w:val="00A3241A"/>
    <w:rsid w:val="00A4370C"/>
    <w:rsid w:val="00A46EAA"/>
    <w:rsid w:val="00A607F2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72CD"/>
    <w:rsid w:val="00B03E81"/>
    <w:rsid w:val="00B257EA"/>
    <w:rsid w:val="00B54F0B"/>
    <w:rsid w:val="00B64829"/>
    <w:rsid w:val="00B73735"/>
    <w:rsid w:val="00BA2993"/>
    <w:rsid w:val="00BA355C"/>
    <w:rsid w:val="00BA357B"/>
    <w:rsid w:val="00BA5FFA"/>
    <w:rsid w:val="00BB1A08"/>
    <w:rsid w:val="00BC48E9"/>
    <w:rsid w:val="00C13BFF"/>
    <w:rsid w:val="00C20008"/>
    <w:rsid w:val="00C208DA"/>
    <w:rsid w:val="00C30584"/>
    <w:rsid w:val="00C5042E"/>
    <w:rsid w:val="00C518A6"/>
    <w:rsid w:val="00C63E5A"/>
    <w:rsid w:val="00C71C9C"/>
    <w:rsid w:val="00C74FDD"/>
    <w:rsid w:val="00C82E3C"/>
    <w:rsid w:val="00CA2650"/>
    <w:rsid w:val="00CA5334"/>
    <w:rsid w:val="00CA5F74"/>
    <w:rsid w:val="00CA69D5"/>
    <w:rsid w:val="00CB1371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30135"/>
    <w:rsid w:val="00DA78B6"/>
    <w:rsid w:val="00DD15CB"/>
    <w:rsid w:val="00DD4398"/>
    <w:rsid w:val="00DD4B83"/>
    <w:rsid w:val="00DF0799"/>
    <w:rsid w:val="00DF477E"/>
    <w:rsid w:val="00DF720A"/>
    <w:rsid w:val="00E14548"/>
    <w:rsid w:val="00E21495"/>
    <w:rsid w:val="00E34356"/>
    <w:rsid w:val="00E764B7"/>
    <w:rsid w:val="00E85712"/>
    <w:rsid w:val="00E95412"/>
    <w:rsid w:val="00EA5EAC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37A04"/>
    <w:rsid w:val="00F41394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D8D7CF1"/>
  <w15:chartTrackingRefBased/>
  <w15:docId w15:val="{A8E8AD05-7E94-4A91-BAA9-5E16B103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A2993"/>
    <w:pPr>
      <w:tabs>
        <w:tab w:val="center" w:pos="4513"/>
        <w:tab w:val="right" w:pos="9026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BA2993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A2993"/>
    <w:pPr>
      <w:tabs>
        <w:tab w:val="center" w:pos="4513"/>
        <w:tab w:val="right" w:pos="9026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BA2993"/>
    <w:rPr>
      <w:sz w:val="24"/>
      <w:lang w:eastAsia="en-US"/>
    </w:rPr>
  </w:style>
  <w:style w:type="paragraph" w:styleId="Revision">
    <w:name w:val="Revision"/>
    <w:hidden/>
    <w:uiPriority w:val="99"/>
    <w:semiHidden/>
    <w:rsid w:val="00BA2993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6144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0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1 ITQ 2009</vt:lpstr>
    </vt:vector>
  </TitlesOfParts>
  <Company/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33 - Using email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2021-06-16T15:49:00Z</dcterms:created>
  <dcterms:modified xsi:type="dcterms:W3CDTF">2021-06-16T15:49:00Z</dcterms:modified>
</cp:coreProperties>
</file>